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E85" w:rsidRPr="00E32A78" w:rsidRDefault="00E25E85" w:rsidP="00D2594C">
      <w:pPr>
        <w:spacing w:after="0" w:line="360" w:lineRule="auto"/>
        <w:jc w:val="center"/>
      </w:pPr>
      <w:r w:rsidRPr="00E32A78">
        <w:t>С О Г Л А Ш Е Н И Е</w:t>
      </w:r>
    </w:p>
    <w:p w:rsidR="00E25E85" w:rsidRPr="00E32A78" w:rsidRDefault="00E25E85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Донгаронского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E25E85" w:rsidRPr="00E32A78" w:rsidRDefault="00E25E85" w:rsidP="00BD4CDF">
      <w:pPr>
        <w:spacing w:after="0" w:line="240" w:lineRule="auto"/>
      </w:pPr>
    </w:p>
    <w:p w:rsidR="00E25E85" w:rsidRPr="00E32A78" w:rsidRDefault="00E25E85" w:rsidP="00BD4CDF">
      <w:pPr>
        <w:spacing w:after="0" w:line="240" w:lineRule="auto"/>
      </w:pPr>
      <w:r>
        <w:t xml:space="preserve">с.Октябрьское                                                        </w:t>
      </w:r>
      <w:r w:rsidRPr="00E32A78">
        <w:t xml:space="preserve">     </w:t>
      </w:r>
      <w:r>
        <w:t xml:space="preserve">     «10» 12. 2018 г.</w:t>
      </w:r>
    </w:p>
    <w:p w:rsidR="00E25E85" w:rsidRPr="00E32A78" w:rsidRDefault="00E25E85" w:rsidP="004B0B2F">
      <w:pPr>
        <w:spacing w:after="0" w:line="240" w:lineRule="auto"/>
        <w:jc w:val="both"/>
      </w:pPr>
    </w:p>
    <w:p w:rsidR="00E25E85" w:rsidRPr="00E32A78" w:rsidRDefault="00E25E85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Донгаронского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Булкаева Эрика Шотаевича</w:t>
      </w:r>
      <w:r w:rsidRPr="00E32A78">
        <w:t xml:space="preserve">, действующего на основании Устава </w:t>
      </w:r>
      <w:r>
        <w:t>Донгаронского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Донгаронского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25E85" w:rsidRPr="00E32A78" w:rsidRDefault="00E25E85" w:rsidP="00A2713D">
      <w:pPr>
        <w:spacing w:after="0" w:line="240" w:lineRule="auto"/>
        <w:jc w:val="both"/>
      </w:pPr>
    </w:p>
    <w:p w:rsidR="00E25E85" w:rsidRPr="00E32A78" w:rsidRDefault="00E25E85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E25E85" w:rsidRPr="00E32A78" w:rsidRDefault="00E25E85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E25E85" w:rsidRPr="00E32A78" w:rsidRDefault="00E25E85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E25E85" w:rsidRPr="00E32A78" w:rsidRDefault="00E25E85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25E85" w:rsidRPr="00E32A78" w:rsidRDefault="00E25E85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25E85" w:rsidRPr="00E32A78" w:rsidRDefault="00E25E85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25E85" w:rsidRPr="00E32A78" w:rsidRDefault="00E25E85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25E85" w:rsidRDefault="00E25E85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E25E85" w:rsidRDefault="00E25E85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E25E85" w:rsidRPr="00E32A78" w:rsidRDefault="00E25E85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Донгаронского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E25E85" w:rsidRPr="00E32A78" w:rsidRDefault="00E25E85" w:rsidP="00865ED1">
      <w:pPr>
        <w:spacing w:after="0" w:line="240" w:lineRule="auto"/>
        <w:jc w:val="both"/>
      </w:pPr>
    </w:p>
    <w:p w:rsidR="00E25E85" w:rsidRDefault="00E25E85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E25E85" w:rsidRDefault="00E25E85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E25E85" w:rsidRPr="00E32A78" w:rsidRDefault="00E25E85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25E85" w:rsidRPr="00E32A78" w:rsidRDefault="00E25E85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25E85" w:rsidRPr="00E32A78" w:rsidRDefault="00E25E85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25E85" w:rsidRPr="00E32A78" w:rsidRDefault="00E25E85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25E85" w:rsidRDefault="00E25E85" w:rsidP="006C5963">
      <w:pPr>
        <w:spacing w:after="0" w:line="240" w:lineRule="auto"/>
        <w:jc w:val="both"/>
      </w:pPr>
    </w:p>
    <w:p w:rsidR="00E25E85" w:rsidRPr="00E32A78" w:rsidRDefault="00E25E85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E25E85" w:rsidRDefault="00E25E85" w:rsidP="006C5963">
      <w:pPr>
        <w:spacing w:after="0" w:line="240" w:lineRule="auto"/>
        <w:jc w:val="both"/>
      </w:pPr>
    </w:p>
    <w:p w:rsidR="00E25E85" w:rsidRPr="00E32A78" w:rsidRDefault="00E25E85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25E85" w:rsidRDefault="00E25E85" w:rsidP="006C5963">
      <w:pPr>
        <w:spacing w:after="0" w:line="240" w:lineRule="auto"/>
        <w:jc w:val="both"/>
      </w:pPr>
    </w:p>
    <w:p w:rsidR="00E25E85" w:rsidRDefault="00E25E85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25E85" w:rsidRPr="00E32A78" w:rsidRDefault="00E25E85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25E85" w:rsidRPr="00E32A78" w:rsidRDefault="00E25E85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25E85" w:rsidRPr="00E32A78" w:rsidRDefault="00E25E85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25E85" w:rsidRDefault="00E25E85" w:rsidP="006C5963">
      <w:pPr>
        <w:spacing w:after="0" w:line="240" w:lineRule="auto"/>
        <w:jc w:val="both"/>
      </w:pPr>
    </w:p>
    <w:p w:rsidR="00E25E85" w:rsidRPr="00E32A78" w:rsidRDefault="00E25E85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25E85" w:rsidRPr="00E32A78" w:rsidRDefault="00E25E85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25E85" w:rsidRPr="00E32A78" w:rsidRDefault="00E25E85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25E85" w:rsidRPr="00E32A78" w:rsidRDefault="00E25E85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E25E85" w:rsidRDefault="00E25E85" w:rsidP="005E6DC3">
      <w:pPr>
        <w:spacing w:after="0" w:line="240" w:lineRule="auto"/>
        <w:jc w:val="both"/>
      </w:pPr>
    </w:p>
    <w:p w:rsidR="00E25E85" w:rsidRDefault="00E25E85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E25E85" w:rsidRPr="00E32A78" w:rsidRDefault="00E25E85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E25E85" w:rsidRPr="00E32A78" w:rsidRDefault="00E25E85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25E85" w:rsidRDefault="00E25E85" w:rsidP="00D036AE">
      <w:pPr>
        <w:spacing w:after="0" w:line="240" w:lineRule="auto"/>
        <w:jc w:val="both"/>
      </w:pPr>
    </w:p>
    <w:p w:rsidR="00E25E85" w:rsidRDefault="00E25E85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E25E85" w:rsidRPr="00E32A78" w:rsidRDefault="00E25E85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E25E85" w:rsidRPr="00E32A78" w:rsidRDefault="00E25E85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E25E85" w:rsidRPr="00E32A78" w:rsidRDefault="00E25E85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25E85" w:rsidRPr="00E32A78" w:rsidRDefault="00E25E85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E25E85" w:rsidRPr="00E32A78" w:rsidRDefault="00E25E85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E25E85" w:rsidRPr="00E32A78" w:rsidRDefault="00E25E85" w:rsidP="00707926">
      <w:pPr>
        <w:spacing w:after="0" w:line="240" w:lineRule="auto"/>
        <w:jc w:val="both"/>
      </w:pPr>
    </w:p>
    <w:p w:rsidR="00E25E85" w:rsidRPr="00E32A78" w:rsidRDefault="00E25E85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25E85" w:rsidRPr="00E32A78" w:rsidRDefault="00E25E85" w:rsidP="00707926">
      <w:pPr>
        <w:spacing w:after="0" w:line="240" w:lineRule="auto"/>
        <w:jc w:val="both"/>
      </w:pPr>
    </w:p>
    <w:p w:rsidR="00E25E85" w:rsidRPr="00E32A78" w:rsidRDefault="00E25E85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E25E85" w:rsidRPr="00E32A78" w:rsidRDefault="00E25E85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25E85" w:rsidRDefault="00E25E85" w:rsidP="001C6084">
      <w:pPr>
        <w:spacing w:after="0" w:line="240" w:lineRule="auto"/>
        <w:jc w:val="center"/>
      </w:pPr>
    </w:p>
    <w:p w:rsidR="00E25E85" w:rsidRPr="00E32A78" w:rsidRDefault="00E25E85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E25E85" w:rsidRPr="00E32A78" w:rsidRDefault="00E25E85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25E85" w:rsidRPr="00E32A78" w:rsidRDefault="00E25E85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25E85" w:rsidRDefault="00E25E85" w:rsidP="00AC23B7">
      <w:pPr>
        <w:spacing w:after="0" w:line="240" w:lineRule="auto"/>
        <w:jc w:val="both"/>
      </w:pPr>
    </w:p>
    <w:p w:rsidR="00E25E85" w:rsidRPr="00E32A78" w:rsidRDefault="00E25E85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E25E85" w:rsidRPr="00E32A78" w:rsidRDefault="00E25E85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25E85" w:rsidRPr="003C29E3">
        <w:tc>
          <w:tcPr>
            <w:tcW w:w="4785" w:type="dxa"/>
          </w:tcPr>
          <w:p w:rsidR="00E25E85" w:rsidRPr="003C29E3" w:rsidRDefault="00E25E85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Донгаронского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25E85" w:rsidRPr="003C29E3" w:rsidRDefault="00E25E85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25E85" w:rsidRPr="003C29E3">
        <w:tc>
          <w:tcPr>
            <w:tcW w:w="4785" w:type="dxa"/>
          </w:tcPr>
          <w:p w:rsidR="00E25E85" w:rsidRPr="003C29E3" w:rsidRDefault="00E25E85" w:rsidP="003C29E3">
            <w:pPr>
              <w:spacing w:after="0" w:line="240" w:lineRule="auto"/>
            </w:pPr>
            <w:r>
              <w:t>363101, РСО – Алания, Пригородный район, с. Донгарон, ул. Кирова, 5</w:t>
            </w:r>
          </w:p>
        </w:tc>
        <w:tc>
          <w:tcPr>
            <w:tcW w:w="4786" w:type="dxa"/>
          </w:tcPr>
          <w:p w:rsidR="00E25E85" w:rsidRPr="003C29E3" w:rsidRDefault="00E25E85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E25E85" w:rsidRPr="003C29E3">
        <w:tc>
          <w:tcPr>
            <w:tcW w:w="4785" w:type="dxa"/>
          </w:tcPr>
          <w:p w:rsidR="00E25E85" w:rsidRPr="003C29E3" w:rsidRDefault="00E25E85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1512009897</w:t>
            </w:r>
          </w:p>
        </w:tc>
        <w:tc>
          <w:tcPr>
            <w:tcW w:w="4786" w:type="dxa"/>
          </w:tcPr>
          <w:p w:rsidR="00E25E85" w:rsidRPr="003C29E3" w:rsidRDefault="00E25E85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E25E85" w:rsidRPr="003C29E3">
        <w:tc>
          <w:tcPr>
            <w:tcW w:w="4785" w:type="dxa"/>
          </w:tcPr>
          <w:p w:rsidR="00E25E85" w:rsidRPr="003C29E3" w:rsidRDefault="00E25E85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E25E85" w:rsidRPr="003C29E3" w:rsidRDefault="00E25E85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E25E85" w:rsidRPr="003C29E3">
        <w:tc>
          <w:tcPr>
            <w:tcW w:w="4785" w:type="dxa"/>
          </w:tcPr>
          <w:p w:rsidR="00E25E85" w:rsidRPr="003C29E3" w:rsidRDefault="00E25E85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40204810300000000068</w:t>
            </w:r>
          </w:p>
        </w:tc>
        <w:tc>
          <w:tcPr>
            <w:tcW w:w="4786" w:type="dxa"/>
          </w:tcPr>
          <w:p w:rsidR="00E25E85" w:rsidRPr="003C29E3" w:rsidRDefault="00E25E85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E25E85" w:rsidRPr="003C29E3">
        <w:tc>
          <w:tcPr>
            <w:tcW w:w="4785" w:type="dxa"/>
          </w:tcPr>
          <w:p w:rsidR="00E25E85" w:rsidRPr="003C29E3" w:rsidRDefault="00E25E85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25E85" w:rsidRPr="003C29E3" w:rsidRDefault="00E25E85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E25E85" w:rsidRPr="003C29E3">
        <w:tc>
          <w:tcPr>
            <w:tcW w:w="4785" w:type="dxa"/>
          </w:tcPr>
          <w:p w:rsidR="00E25E85" w:rsidRPr="003C29E3" w:rsidRDefault="00E25E85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E25E85" w:rsidRPr="003C29E3" w:rsidRDefault="00E25E85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E25E85" w:rsidRPr="003C29E3" w:rsidRDefault="00E25E85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E25E85" w:rsidRPr="003C29E3">
        <w:tc>
          <w:tcPr>
            <w:tcW w:w="4785" w:type="dxa"/>
          </w:tcPr>
          <w:p w:rsidR="00E25E85" w:rsidRPr="003C29E3" w:rsidRDefault="00E25E85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Донгаронского сельского поселения</w:t>
            </w:r>
            <w:r w:rsidRPr="003C29E3">
              <w:t xml:space="preserve"> </w:t>
            </w:r>
          </w:p>
          <w:p w:rsidR="00E25E85" w:rsidRDefault="00E25E85" w:rsidP="00863C40">
            <w:pPr>
              <w:spacing w:after="0" w:line="240" w:lineRule="auto"/>
            </w:pPr>
          </w:p>
          <w:p w:rsidR="00E25E85" w:rsidRPr="003C29E3" w:rsidRDefault="00E25E85" w:rsidP="00863C40">
            <w:pPr>
              <w:spacing w:after="0" w:line="240" w:lineRule="auto"/>
            </w:pPr>
          </w:p>
          <w:p w:rsidR="00E25E85" w:rsidRPr="003C29E3" w:rsidRDefault="00E25E85" w:rsidP="00863C40">
            <w:pPr>
              <w:spacing w:after="0" w:line="240" w:lineRule="auto"/>
            </w:pPr>
          </w:p>
          <w:p w:rsidR="00E25E85" w:rsidRPr="003C29E3" w:rsidRDefault="00E25E85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Э.Ш. Булкаев</w:t>
            </w:r>
          </w:p>
          <w:p w:rsidR="00E25E85" w:rsidRPr="003C29E3" w:rsidRDefault="00E25E85" w:rsidP="00863C40">
            <w:pPr>
              <w:spacing w:after="0" w:line="240" w:lineRule="auto"/>
            </w:pPr>
          </w:p>
          <w:p w:rsidR="00E25E85" w:rsidRPr="003C29E3" w:rsidRDefault="00E25E85" w:rsidP="00863C40">
            <w:pPr>
              <w:spacing w:after="0" w:line="240" w:lineRule="auto"/>
            </w:pPr>
            <w:r>
              <w:t>«10» 12. 2018 г.</w:t>
            </w:r>
          </w:p>
          <w:p w:rsidR="00E25E85" w:rsidRPr="003C29E3" w:rsidRDefault="00E25E85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25E85" w:rsidRPr="003C29E3" w:rsidRDefault="00E25E85" w:rsidP="00863C40">
            <w:pPr>
              <w:spacing w:after="0" w:line="240" w:lineRule="auto"/>
            </w:pPr>
            <w:r w:rsidRPr="003C29E3">
              <w:t>МП.</w:t>
            </w:r>
          </w:p>
          <w:p w:rsidR="00E25E85" w:rsidRPr="003C29E3" w:rsidRDefault="00E25E85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25E85" w:rsidRPr="003C29E3" w:rsidRDefault="00E25E85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25E85" w:rsidRPr="003C29E3" w:rsidRDefault="00E25E85" w:rsidP="00863C40">
            <w:pPr>
              <w:spacing w:after="0" w:line="240" w:lineRule="auto"/>
              <w:jc w:val="right"/>
            </w:pPr>
          </w:p>
          <w:p w:rsidR="00E25E85" w:rsidRPr="003C29E3" w:rsidRDefault="00E25E85" w:rsidP="00863C40">
            <w:pPr>
              <w:spacing w:after="0" w:line="240" w:lineRule="auto"/>
              <w:jc w:val="right"/>
            </w:pPr>
          </w:p>
          <w:p w:rsidR="00E25E85" w:rsidRPr="003C29E3" w:rsidRDefault="00E25E85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E25E85" w:rsidRPr="003C29E3" w:rsidRDefault="00E25E85" w:rsidP="00863C40">
            <w:pPr>
              <w:spacing w:after="0" w:line="240" w:lineRule="auto"/>
              <w:jc w:val="right"/>
            </w:pPr>
          </w:p>
          <w:p w:rsidR="00E25E85" w:rsidRPr="003C29E3" w:rsidRDefault="00E25E85" w:rsidP="003C38EE">
            <w:pPr>
              <w:spacing w:after="0" w:line="240" w:lineRule="auto"/>
            </w:pPr>
            <w:r>
              <w:t>«28» 12. 2018 г.</w:t>
            </w:r>
          </w:p>
          <w:p w:rsidR="00E25E85" w:rsidRDefault="00E25E85" w:rsidP="00863C40">
            <w:pPr>
              <w:spacing w:after="0" w:line="240" w:lineRule="auto"/>
            </w:pPr>
          </w:p>
          <w:p w:rsidR="00E25E85" w:rsidRPr="003C29E3" w:rsidRDefault="00E25E85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25E85" w:rsidRPr="00E32A78" w:rsidRDefault="00E25E85" w:rsidP="00C465D0">
      <w:pPr>
        <w:pStyle w:val="ListParagraph"/>
        <w:spacing w:after="0" w:line="240" w:lineRule="auto"/>
        <w:ind w:left="0"/>
        <w:jc w:val="both"/>
      </w:pPr>
    </w:p>
    <w:sectPr w:rsidR="00E25E85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A2360"/>
    <w:rsid w:val="000B6E3D"/>
    <w:rsid w:val="000D79C1"/>
    <w:rsid w:val="001444B3"/>
    <w:rsid w:val="00161B99"/>
    <w:rsid w:val="00174A49"/>
    <w:rsid w:val="001C6084"/>
    <w:rsid w:val="001E0DDA"/>
    <w:rsid w:val="001F31AA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38EE"/>
    <w:rsid w:val="003C5F28"/>
    <w:rsid w:val="003D0C6B"/>
    <w:rsid w:val="003F4AB2"/>
    <w:rsid w:val="004013C8"/>
    <w:rsid w:val="0041697A"/>
    <w:rsid w:val="00445F9C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9B0B76"/>
    <w:rsid w:val="00A03B26"/>
    <w:rsid w:val="00A043D6"/>
    <w:rsid w:val="00A2713D"/>
    <w:rsid w:val="00A43133"/>
    <w:rsid w:val="00A47A8F"/>
    <w:rsid w:val="00A5315E"/>
    <w:rsid w:val="00A554CA"/>
    <w:rsid w:val="00A62C6F"/>
    <w:rsid w:val="00AC23B7"/>
    <w:rsid w:val="00AF4643"/>
    <w:rsid w:val="00B52F05"/>
    <w:rsid w:val="00B6621F"/>
    <w:rsid w:val="00B8078B"/>
    <w:rsid w:val="00B822E5"/>
    <w:rsid w:val="00B93A07"/>
    <w:rsid w:val="00BA3862"/>
    <w:rsid w:val="00BD4CDF"/>
    <w:rsid w:val="00C01332"/>
    <w:rsid w:val="00C13EF6"/>
    <w:rsid w:val="00C27C60"/>
    <w:rsid w:val="00C43B16"/>
    <w:rsid w:val="00C465D0"/>
    <w:rsid w:val="00C54855"/>
    <w:rsid w:val="00CA4D94"/>
    <w:rsid w:val="00CB58FB"/>
    <w:rsid w:val="00CB7F00"/>
    <w:rsid w:val="00CF0283"/>
    <w:rsid w:val="00D036AE"/>
    <w:rsid w:val="00D2594C"/>
    <w:rsid w:val="00D370B6"/>
    <w:rsid w:val="00E030C2"/>
    <w:rsid w:val="00E25E85"/>
    <w:rsid w:val="00E32A78"/>
    <w:rsid w:val="00E95831"/>
    <w:rsid w:val="00EA11F9"/>
    <w:rsid w:val="00ED2C12"/>
    <w:rsid w:val="00ED6EAA"/>
    <w:rsid w:val="00EE2250"/>
    <w:rsid w:val="00F12A4C"/>
    <w:rsid w:val="00F54564"/>
    <w:rsid w:val="00F73816"/>
    <w:rsid w:val="00FB2932"/>
    <w:rsid w:val="00FE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6</Pages>
  <Words>1600</Words>
  <Characters>9122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14</cp:revision>
  <cp:lastPrinted>2017-11-10T07:53:00Z</cp:lastPrinted>
  <dcterms:created xsi:type="dcterms:W3CDTF">2017-11-09T12:29:00Z</dcterms:created>
  <dcterms:modified xsi:type="dcterms:W3CDTF">2019-01-16T08:05:00Z</dcterms:modified>
</cp:coreProperties>
</file>